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338" w:rsidRDefault="000E2338" w:rsidP="00D27FF2">
      <w:pPr>
        <w:pStyle w:val="BodyText2"/>
        <w:jc w:val="both"/>
      </w:pPr>
      <w:r>
        <w:t xml:space="preserve">                                                                 </w:t>
      </w:r>
      <w: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72.75pt" o:ole="">
            <v:imagedata r:id="rId5" o:title=""/>
          </v:shape>
          <o:OLEObject Type="Embed" ProgID="Word.Picture.8" ShapeID="_x0000_i1025" DrawAspect="Content" ObjectID="_1668495851" r:id="rId6"/>
        </w:object>
      </w:r>
    </w:p>
    <w:p w:rsidR="000E2338" w:rsidRPr="00D27FF2" w:rsidRDefault="000E2338" w:rsidP="00D27FF2">
      <w:pPr>
        <w:pStyle w:val="Title"/>
        <w:spacing w:before="0"/>
        <w:rPr>
          <w:sz w:val="28"/>
          <w:szCs w:val="28"/>
        </w:rPr>
      </w:pPr>
      <w:r w:rsidRPr="00D27FF2">
        <w:rPr>
          <w:sz w:val="28"/>
          <w:szCs w:val="28"/>
        </w:rPr>
        <w:t>РЕСПУБЛИКА КАРЕЛИЯ</w:t>
      </w:r>
    </w:p>
    <w:p w:rsidR="000E2338" w:rsidRDefault="000E2338" w:rsidP="00D27F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7FF2">
        <w:rPr>
          <w:rFonts w:ascii="Times New Roman" w:hAnsi="Times New Roman"/>
          <w:b/>
          <w:sz w:val="28"/>
          <w:szCs w:val="28"/>
        </w:rPr>
        <w:t>ПУДОЖСКИЙ МУНИЦИПАЛЬНЫЙ РАЙОН</w:t>
      </w:r>
    </w:p>
    <w:p w:rsidR="000E2338" w:rsidRDefault="000E2338" w:rsidP="00D27F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7F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АДМИНИСТРАЦИЯ ШАЛЬСКОГО СЕЛЬСКОГО ПОСЕЛЕНИЯ</w:t>
      </w:r>
    </w:p>
    <w:p w:rsidR="000E2338" w:rsidRDefault="000E2338" w:rsidP="00CC42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E2338" w:rsidRPr="00534812" w:rsidRDefault="000E2338" w:rsidP="00CC42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E2338" w:rsidRPr="00534812" w:rsidRDefault="000E2338" w:rsidP="00CC42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34812">
        <w:rPr>
          <w:rFonts w:ascii="Times New Roman" w:hAnsi="Times New Roman"/>
          <w:b/>
          <w:sz w:val="28"/>
          <w:szCs w:val="28"/>
        </w:rPr>
        <w:t>ПРОТОКОЛ</w:t>
      </w:r>
    </w:p>
    <w:p w:rsidR="000E2338" w:rsidRPr="00534812" w:rsidRDefault="000E2338" w:rsidP="00A8673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собрания по обсуждению проекта межевания территории кадастрового квартала 10:15:0050120, местоположение: Шальское сельское поселение Пудожского муниципального района п.Шальский, улица Первомайская</w:t>
      </w:r>
    </w:p>
    <w:p w:rsidR="000E2338" w:rsidRPr="00534812" w:rsidRDefault="000E2338" w:rsidP="00CC42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2338" w:rsidRPr="00534812" w:rsidRDefault="000E2338" w:rsidP="00CC428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01.12.2020 г.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534812">
        <w:rPr>
          <w:rFonts w:ascii="Times New Roman" w:hAnsi="Times New Roman"/>
          <w:sz w:val="28"/>
          <w:szCs w:val="28"/>
        </w:rPr>
        <w:t>п.Шальский</w:t>
      </w:r>
    </w:p>
    <w:p w:rsidR="000E2338" w:rsidRPr="00534812" w:rsidRDefault="000E2338" w:rsidP="007960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14 час 00 мин</w:t>
      </w:r>
    </w:p>
    <w:p w:rsidR="000E2338" w:rsidRPr="00534812" w:rsidRDefault="000E2338" w:rsidP="007960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2338" w:rsidRPr="00534812" w:rsidRDefault="000E2338" w:rsidP="00734C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Место проведения: администрация Шальского сельского поселения по адресу: Пудожский район, п.Шальский, ул.Октябрьская, дом 5, 1 этаж.</w:t>
      </w:r>
    </w:p>
    <w:p w:rsidR="000E2338" w:rsidRPr="00534812" w:rsidRDefault="000E2338" w:rsidP="00734C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Основание для проведения </w:t>
      </w:r>
      <w:r>
        <w:rPr>
          <w:rFonts w:ascii="Times New Roman" w:hAnsi="Times New Roman"/>
          <w:sz w:val="28"/>
          <w:szCs w:val="28"/>
        </w:rPr>
        <w:t>публичных слушаний: распоряжение</w:t>
      </w:r>
      <w:r w:rsidRPr="00534812">
        <w:rPr>
          <w:rFonts w:ascii="Times New Roman" w:hAnsi="Times New Roman"/>
          <w:sz w:val="28"/>
          <w:szCs w:val="28"/>
        </w:rPr>
        <w:t xml:space="preserve"> Главы Шальского сельского поселения № 16 от 30.10.2020 г. </w:t>
      </w:r>
    </w:p>
    <w:p w:rsidR="000E2338" w:rsidRPr="00534812" w:rsidRDefault="000E2338" w:rsidP="00734C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Проектная организация: ООО «Северный кадастр» (г.Петрозаводск, ул.Чапаева,16/52)</w:t>
      </w:r>
    </w:p>
    <w:p w:rsidR="000E2338" w:rsidRPr="00534812" w:rsidRDefault="000E2338" w:rsidP="00734C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Информация о проведении публичных слушаний доведена до сведения общественности через средства массовой информации:</w:t>
      </w:r>
    </w:p>
    <w:p w:rsidR="000E2338" w:rsidRPr="00534812" w:rsidRDefault="000E2338" w:rsidP="005E5A2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Газета «Вестник Шальского сельского поселения» от 06.11.2020 г.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534812">
        <w:rPr>
          <w:rFonts w:ascii="Times New Roman" w:hAnsi="Times New Roman"/>
          <w:sz w:val="28"/>
          <w:szCs w:val="28"/>
        </w:rPr>
        <w:t>№ 14</w:t>
      </w:r>
      <w:r>
        <w:rPr>
          <w:rFonts w:ascii="Times New Roman" w:hAnsi="Times New Roman"/>
          <w:sz w:val="28"/>
          <w:szCs w:val="28"/>
        </w:rPr>
        <w:t>.</w:t>
      </w:r>
    </w:p>
    <w:p w:rsidR="000E2338" w:rsidRPr="00534812" w:rsidRDefault="000E2338" w:rsidP="005E5A2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Официальный сайт Пудожского муниципального района в разделе «поселения» - Шальское.</w:t>
      </w:r>
    </w:p>
    <w:p w:rsidR="000E2338" w:rsidRPr="00534812" w:rsidRDefault="000E2338" w:rsidP="005E5A2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Материалы размещены в администрации Шальского сельского поселения по адресу: п.Шальский, улица Октябрьская, дом 5, 1 этаж.</w:t>
      </w:r>
    </w:p>
    <w:p w:rsidR="000E2338" w:rsidRPr="00534812" w:rsidRDefault="000E2338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Присутствуют: </w:t>
      </w:r>
    </w:p>
    <w:p w:rsidR="000E2338" w:rsidRPr="00534812" w:rsidRDefault="000E2338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Кравцова Н.Н.. – председатель комиссии </w:t>
      </w:r>
    </w:p>
    <w:p w:rsidR="000E2338" w:rsidRPr="00534812" w:rsidRDefault="000E2338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Пастушенко А.С – заместитель председателя</w:t>
      </w:r>
    </w:p>
    <w:p w:rsidR="000E2338" w:rsidRPr="00534812" w:rsidRDefault="000E2338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Гуща Е.В. – секретарь комиссии</w:t>
      </w:r>
    </w:p>
    <w:p w:rsidR="000E2338" w:rsidRPr="00534812" w:rsidRDefault="000E2338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Гоменюк Н.А. – член комиссии;</w:t>
      </w:r>
    </w:p>
    <w:p w:rsidR="000E2338" w:rsidRPr="00534812" w:rsidRDefault="000E2338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Котенко В.А. – член комиссии.</w:t>
      </w:r>
    </w:p>
    <w:p w:rsidR="000E2338" w:rsidRPr="00534812" w:rsidRDefault="000E2338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Присутствовали жители Шальского сельского поселения – 3 чел. </w:t>
      </w:r>
    </w:p>
    <w:p w:rsidR="000E2338" w:rsidRDefault="000E2338" w:rsidP="00EC76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2338" w:rsidRPr="00534812" w:rsidRDefault="000E2338" w:rsidP="00EC76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Секретариат:     </w:t>
      </w:r>
    </w:p>
    <w:p w:rsidR="000E2338" w:rsidRPr="00534812" w:rsidRDefault="000E2338" w:rsidP="000C5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Председатель собрания –  Кравцова Н.Н.</w:t>
      </w:r>
    </w:p>
    <w:p w:rsidR="000E2338" w:rsidRPr="00534812" w:rsidRDefault="000E2338" w:rsidP="00EC76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Секретарь собрания       - Гуща Е.В. </w:t>
      </w:r>
    </w:p>
    <w:p w:rsidR="000E2338" w:rsidRPr="00534812" w:rsidRDefault="000E2338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2338" w:rsidRDefault="000E2338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2338" w:rsidRDefault="000E2338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2338" w:rsidRDefault="000E2338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2338" w:rsidRDefault="000E2338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ПОВЕСТКА ДНЯ:</w:t>
      </w:r>
    </w:p>
    <w:p w:rsidR="000E2338" w:rsidRPr="00534812" w:rsidRDefault="000E2338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E2338" w:rsidRPr="00534812" w:rsidRDefault="000E2338" w:rsidP="00E92683">
      <w:pPr>
        <w:pStyle w:val="ListParagraph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1. Рассмотрение проекта межевания территории в п.Шальский, ул. Первомайская (постановление администрации Шальского сельского поселения от 28.09.2020 г. № 26).</w:t>
      </w:r>
    </w:p>
    <w:p w:rsidR="000E2338" w:rsidRPr="00534812" w:rsidRDefault="000E2338" w:rsidP="00FB06D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СЛУШАЛИ: Кравцову Н..Н, о проекте межевания </w:t>
      </w:r>
      <w:r>
        <w:rPr>
          <w:rFonts w:ascii="Times New Roman" w:hAnsi="Times New Roman"/>
          <w:sz w:val="28"/>
          <w:szCs w:val="28"/>
        </w:rPr>
        <w:t xml:space="preserve">застроенной </w:t>
      </w:r>
      <w:r w:rsidRPr="00534812">
        <w:rPr>
          <w:rFonts w:ascii="Times New Roman" w:hAnsi="Times New Roman"/>
          <w:sz w:val="28"/>
          <w:szCs w:val="28"/>
        </w:rPr>
        <w:t>территории кадастрового квартала  10:15:0050120.</w:t>
      </w:r>
    </w:p>
    <w:p w:rsidR="000E2338" w:rsidRPr="00534812" w:rsidRDefault="000E2338" w:rsidP="00FB06D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ВЫСТУПИЛА: </w:t>
      </w:r>
      <w:r w:rsidRPr="00534812">
        <w:rPr>
          <w:rFonts w:ascii="Times New Roman" w:hAnsi="Times New Roman"/>
          <w:sz w:val="28"/>
          <w:szCs w:val="28"/>
        </w:rPr>
        <w:t>Кравцова Н.Н. – в данном проекте межевания проектируются четыре земельных участка:</w:t>
      </w:r>
    </w:p>
    <w:p w:rsidR="000E2338" w:rsidRPr="00534812" w:rsidRDefault="000E2338" w:rsidP="00FB06D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ЗУ1, площадь 1029 кв.м., земельный участок под многоквартирный дом:  зона – Ж-2. Условно разрешенный вид использования земельного участка – бытовое обслуживание.</w:t>
      </w:r>
    </w:p>
    <w:p w:rsidR="000E2338" w:rsidRPr="00534812" w:rsidRDefault="000E2338" w:rsidP="00FB06D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ЗУ2, площадь 1960 кв.м., земельный участок под многоквартирный жилой дом – Ж-2. Разрешенный вид использования земельного участка – малоэтажная многоквартирная жилая застройка.</w:t>
      </w:r>
    </w:p>
    <w:p w:rsidR="000E2338" w:rsidRPr="00534812" w:rsidRDefault="000E2338" w:rsidP="00FB06D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ЗУ3, площадь 2842 кв.м., земельный участок коммунального обслуживания: зона – Ж-2. Условно разрешенный вид использования земельного участка – коммунальное обслуживание.</w:t>
      </w:r>
    </w:p>
    <w:p w:rsidR="000E2338" w:rsidRDefault="000E2338" w:rsidP="008A21F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ЗУ4, площадь 3028 кв.м. , земельный участок под многоквартирный дом: зона – Ж</w:t>
      </w:r>
      <w:r>
        <w:rPr>
          <w:rFonts w:ascii="Times New Roman" w:hAnsi="Times New Roman"/>
          <w:sz w:val="28"/>
          <w:szCs w:val="28"/>
        </w:rPr>
        <w:t>-</w:t>
      </w:r>
      <w:r w:rsidRPr="00534812">
        <w:rPr>
          <w:rFonts w:ascii="Times New Roman" w:hAnsi="Times New Roman"/>
          <w:sz w:val="28"/>
          <w:szCs w:val="28"/>
        </w:rPr>
        <w:t>2. Разрешенный вид использования земельного участка – малоэтажная многоквартирная жилая застройка.</w:t>
      </w:r>
    </w:p>
    <w:p w:rsidR="000E2338" w:rsidRPr="00534812" w:rsidRDefault="000E2338" w:rsidP="008A21F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Земельному участку :ЗУ1 предложено предоставить условно разрешенный вид использования – Бытовое обслуживание.</w:t>
      </w:r>
    </w:p>
    <w:p w:rsidR="000E2338" w:rsidRPr="00534812" w:rsidRDefault="000E2338" w:rsidP="008A21F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Замечания и предложения, касающиеся проекта межевания территории не поступали.</w:t>
      </w:r>
    </w:p>
    <w:p w:rsidR="000E2338" w:rsidRPr="00534812" w:rsidRDefault="000E2338" w:rsidP="00FB06D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</w:p>
    <w:p w:rsidR="000E2338" w:rsidRPr="00534812" w:rsidRDefault="000E2338" w:rsidP="00E97AB8">
      <w:pPr>
        <w:pStyle w:val="ListParagraph"/>
        <w:ind w:left="0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РЕШЕНИЕ:</w:t>
      </w:r>
    </w:p>
    <w:p w:rsidR="000E2338" w:rsidRDefault="000E2338" w:rsidP="008A21F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Одобрить предоставленный на обсуждение проект межевания  территории : Республика Карелия, Пудожский район, п.Шальский, ул.Первомайская. </w:t>
      </w:r>
      <w:r>
        <w:rPr>
          <w:rFonts w:ascii="Times New Roman" w:hAnsi="Times New Roman"/>
          <w:sz w:val="28"/>
          <w:szCs w:val="28"/>
        </w:rPr>
        <w:t xml:space="preserve">   ПМТ 10:15:0050</w:t>
      </w:r>
      <w:r w:rsidRPr="00534812">
        <w:rPr>
          <w:rFonts w:ascii="Times New Roman" w:hAnsi="Times New Roman"/>
          <w:sz w:val="28"/>
          <w:szCs w:val="28"/>
        </w:rPr>
        <w:t>120/1А/.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E2338" w:rsidRPr="00534812" w:rsidRDefault="000E2338" w:rsidP="008A21F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Предоставить условно разрешенный вид использования земельному участку с обозначением :ЗУ1 – Бытовое обслуживание.</w:t>
      </w:r>
    </w:p>
    <w:p w:rsidR="000E2338" w:rsidRPr="00534812" w:rsidRDefault="000E2338" w:rsidP="002E5A6A">
      <w:pPr>
        <w:jc w:val="both"/>
        <w:rPr>
          <w:rFonts w:ascii="Times New Roman" w:hAnsi="Times New Roman"/>
          <w:sz w:val="28"/>
          <w:szCs w:val="28"/>
        </w:rPr>
      </w:pPr>
    </w:p>
    <w:p w:rsidR="000E2338" w:rsidRPr="00534812" w:rsidRDefault="000E2338" w:rsidP="00AC2E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Председатель собрания:                                          Кравцова Н.Н.</w:t>
      </w:r>
    </w:p>
    <w:p w:rsidR="000E2338" w:rsidRPr="00534812" w:rsidRDefault="000E2338" w:rsidP="00AC2E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Секретарь собрания:                                                Гуща Е.В.</w:t>
      </w:r>
    </w:p>
    <w:p w:rsidR="000E2338" w:rsidRPr="00534812" w:rsidRDefault="000E2338">
      <w:pPr>
        <w:rPr>
          <w:rFonts w:ascii="Times New Roman" w:hAnsi="Times New Roman"/>
          <w:sz w:val="28"/>
          <w:szCs w:val="28"/>
        </w:rPr>
      </w:pPr>
    </w:p>
    <w:sectPr w:rsidR="000E2338" w:rsidRPr="00534812" w:rsidSect="00CC428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21419"/>
    <w:multiLevelType w:val="hybridMultilevel"/>
    <w:tmpl w:val="F3602B0A"/>
    <w:lvl w:ilvl="0" w:tplc="12A0E69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BFA09DC"/>
    <w:multiLevelType w:val="hybridMultilevel"/>
    <w:tmpl w:val="9FC2698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1060EDD"/>
    <w:multiLevelType w:val="hybridMultilevel"/>
    <w:tmpl w:val="39BA2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26392E"/>
    <w:multiLevelType w:val="hybridMultilevel"/>
    <w:tmpl w:val="5D1EB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2F237A6"/>
    <w:multiLevelType w:val="hybridMultilevel"/>
    <w:tmpl w:val="01741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A1D37C3"/>
    <w:multiLevelType w:val="hybridMultilevel"/>
    <w:tmpl w:val="C8E480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737C1A78"/>
    <w:multiLevelType w:val="hybridMultilevel"/>
    <w:tmpl w:val="921CD770"/>
    <w:lvl w:ilvl="0" w:tplc="11403390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D72424D"/>
    <w:multiLevelType w:val="hybridMultilevel"/>
    <w:tmpl w:val="D2B86D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A6A"/>
    <w:rsid w:val="00027A75"/>
    <w:rsid w:val="0008024E"/>
    <w:rsid w:val="000C5E61"/>
    <w:rsid w:val="000D5985"/>
    <w:rsid w:val="000E2338"/>
    <w:rsid w:val="00123C89"/>
    <w:rsid w:val="001569EC"/>
    <w:rsid w:val="00197304"/>
    <w:rsid w:val="001D7661"/>
    <w:rsid w:val="0025473B"/>
    <w:rsid w:val="002B1462"/>
    <w:rsid w:val="002E5A6A"/>
    <w:rsid w:val="00303DBA"/>
    <w:rsid w:val="00321F06"/>
    <w:rsid w:val="003338DE"/>
    <w:rsid w:val="00346B2E"/>
    <w:rsid w:val="00374DC3"/>
    <w:rsid w:val="003A64EB"/>
    <w:rsid w:val="003C1BBE"/>
    <w:rsid w:val="003E056C"/>
    <w:rsid w:val="00435807"/>
    <w:rsid w:val="00435AB7"/>
    <w:rsid w:val="004B11BF"/>
    <w:rsid w:val="004E345B"/>
    <w:rsid w:val="004E50E8"/>
    <w:rsid w:val="0050025F"/>
    <w:rsid w:val="005216F3"/>
    <w:rsid w:val="005263A4"/>
    <w:rsid w:val="005341A5"/>
    <w:rsid w:val="00534812"/>
    <w:rsid w:val="0055420F"/>
    <w:rsid w:val="005B1CE9"/>
    <w:rsid w:val="005E5682"/>
    <w:rsid w:val="005E5A28"/>
    <w:rsid w:val="0066320B"/>
    <w:rsid w:val="00667CD8"/>
    <w:rsid w:val="006D7D7D"/>
    <w:rsid w:val="00734C40"/>
    <w:rsid w:val="007960B6"/>
    <w:rsid w:val="007F4A62"/>
    <w:rsid w:val="00823AE4"/>
    <w:rsid w:val="0083503F"/>
    <w:rsid w:val="0087222A"/>
    <w:rsid w:val="00876F60"/>
    <w:rsid w:val="008950AB"/>
    <w:rsid w:val="008A21FB"/>
    <w:rsid w:val="00997604"/>
    <w:rsid w:val="00A15E6C"/>
    <w:rsid w:val="00A41E62"/>
    <w:rsid w:val="00A42D8E"/>
    <w:rsid w:val="00A8673F"/>
    <w:rsid w:val="00AC2EF9"/>
    <w:rsid w:val="00AE60AC"/>
    <w:rsid w:val="00B313BE"/>
    <w:rsid w:val="00B3797E"/>
    <w:rsid w:val="00B67B43"/>
    <w:rsid w:val="00BE6885"/>
    <w:rsid w:val="00C463BF"/>
    <w:rsid w:val="00C63C1E"/>
    <w:rsid w:val="00C75C0C"/>
    <w:rsid w:val="00CC428F"/>
    <w:rsid w:val="00D12006"/>
    <w:rsid w:val="00D27FF2"/>
    <w:rsid w:val="00D3067C"/>
    <w:rsid w:val="00D911DC"/>
    <w:rsid w:val="00DA66E8"/>
    <w:rsid w:val="00DC0245"/>
    <w:rsid w:val="00DD7846"/>
    <w:rsid w:val="00E5080E"/>
    <w:rsid w:val="00E92683"/>
    <w:rsid w:val="00E97AB8"/>
    <w:rsid w:val="00EA21BB"/>
    <w:rsid w:val="00EC6AAA"/>
    <w:rsid w:val="00EC7656"/>
    <w:rsid w:val="00EF746D"/>
    <w:rsid w:val="00F16E25"/>
    <w:rsid w:val="00F366DD"/>
    <w:rsid w:val="00FB06DB"/>
    <w:rsid w:val="00FE1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98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E5A6A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5A6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C42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76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6F60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D27FF2"/>
    <w:pPr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41E62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D27FF2"/>
    <w:pPr>
      <w:spacing w:before="120" w:after="0" w:line="240" w:lineRule="auto"/>
      <w:jc w:val="center"/>
    </w:pPr>
    <w:rPr>
      <w:rFonts w:ascii="Times New Roman" w:hAnsi="Times New Roman"/>
      <w:b/>
      <w:sz w:val="26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A41E62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45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397</TotalTime>
  <Pages>2</Pages>
  <Words>490</Words>
  <Characters>2797</Characters>
  <Application>Microsoft Office Outlook</Application>
  <DocSecurity>0</DocSecurity>
  <Lines>0</Lines>
  <Paragraphs>0</Paragraphs>
  <ScaleCrop>false</ScaleCrop>
  <Company>OPFR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L0469</dc:creator>
  <cp:keywords/>
  <dc:description/>
  <cp:lastModifiedBy>Елена</cp:lastModifiedBy>
  <cp:revision>14</cp:revision>
  <cp:lastPrinted>2020-12-03T07:18:00Z</cp:lastPrinted>
  <dcterms:created xsi:type="dcterms:W3CDTF">2016-06-10T09:18:00Z</dcterms:created>
  <dcterms:modified xsi:type="dcterms:W3CDTF">2020-12-03T07:18:00Z</dcterms:modified>
</cp:coreProperties>
</file>